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E27FF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RAYE 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WRAY)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(fl.1496-1504)</w:t>
      </w:r>
    </w:p>
    <w:p w:rsidR="00E27FF5" w:rsidRDefault="00E27FF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Cambridge.</w:t>
      </w:r>
    </w:p>
    <w:p w:rsidR="00E27FF5" w:rsidRDefault="00E27FF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7FF5" w:rsidRDefault="00E27FF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7FF5" w:rsidRDefault="00E27FF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1496</w:t>
      </w:r>
      <w:r>
        <w:rPr>
          <w:rFonts w:ascii="Times New Roman" w:hAnsi="Times New Roman" w:cs="Times New Roman"/>
          <w:sz w:val="24"/>
          <w:szCs w:val="24"/>
        </w:rPr>
        <w:tab/>
        <w:t>He was admitted at King’s Hall, a scholar from Eton.</w:t>
      </w:r>
    </w:p>
    <w:p w:rsidR="00E27FF5" w:rsidRDefault="00E27FF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(Alumni Cantab. vol.1 part 3 p.427)</w:t>
      </w:r>
    </w:p>
    <w:p w:rsidR="00E27FF5" w:rsidRDefault="00E27FF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1500-1</w:t>
      </w:r>
      <w:r>
        <w:rPr>
          <w:rFonts w:ascii="Times New Roman" w:hAnsi="Times New Roman" w:cs="Times New Roman"/>
          <w:sz w:val="24"/>
          <w:szCs w:val="24"/>
        </w:rPr>
        <w:tab/>
        <w:t>B.A.  (ibid.)</w:t>
      </w:r>
    </w:p>
    <w:p w:rsidR="00E27FF5" w:rsidRDefault="00E27FF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  <w:t>1504</w:t>
      </w:r>
      <w:r>
        <w:rPr>
          <w:rFonts w:ascii="Times New Roman" w:hAnsi="Times New Roman" w:cs="Times New Roman"/>
          <w:sz w:val="24"/>
          <w:szCs w:val="24"/>
        </w:rPr>
        <w:tab/>
        <w:t>M.A. (ibid.)</w:t>
      </w:r>
    </w:p>
    <w:p w:rsidR="00E27FF5" w:rsidRDefault="00E27FF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7FF5" w:rsidRDefault="00E27FF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7FF5" w:rsidRPr="00E27FF5" w:rsidRDefault="00E27FF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January 2016</w:t>
      </w:r>
      <w:bookmarkStart w:id="0" w:name="_GoBack"/>
      <w:bookmarkEnd w:id="0"/>
    </w:p>
    <w:sectPr w:rsidR="00E27FF5" w:rsidRPr="00E27FF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7FF5" w:rsidRDefault="00E27FF5" w:rsidP="00564E3C">
      <w:pPr>
        <w:spacing w:after="0" w:line="240" w:lineRule="auto"/>
      </w:pPr>
      <w:r>
        <w:separator/>
      </w:r>
    </w:p>
  </w:endnote>
  <w:endnote w:type="continuationSeparator" w:id="0">
    <w:p w:rsidR="00E27FF5" w:rsidRDefault="00E27FF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27FF5">
      <w:rPr>
        <w:rFonts w:ascii="Times New Roman" w:hAnsi="Times New Roman" w:cs="Times New Roman"/>
        <w:noProof/>
        <w:sz w:val="24"/>
        <w:szCs w:val="24"/>
      </w:rPr>
      <w:t>12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7FF5" w:rsidRDefault="00E27FF5" w:rsidP="00564E3C">
      <w:pPr>
        <w:spacing w:after="0" w:line="240" w:lineRule="auto"/>
      </w:pPr>
      <w:r>
        <w:separator/>
      </w:r>
    </w:p>
  </w:footnote>
  <w:footnote w:type="continuationSeparator" w:id="0">
    <w:p w:rsidR="00E27FF5" w:rsidRDefault="00E27FF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FF5"/>
    <w:rsid w:val="00372DC6"/>
    <w:rsid w:val="00564E3C"/>
    <w:rsid w:val="0064591D"/>
    <w:rsid w:val="00DD5B8A"/>
    <w:rsid w:val="00E27FF5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ACC2E0"/>
  <w15:chartTrackingRefBased/>
  <w15:docId w15:val="{8DFA970E-EE37-43E4-BBA4-76CA30D4B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2016-01-12T22:20:00Z</dcterms:created>
  <dcterms:modified xsi:type="dcterms:W3CDTF">2016-01-12T22:23:00Z</dcterms:modified>
</cp:coreProperties>
</file>